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62f5c27" w14:textId="62f5c27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BE0A0D" w:rsidP="00580C78" w:rsidRDefault="00BE0A0D">
      <w:pPr>
        <w:pStyle w:val="Zaglavlje"/>
        <w:jc w:val="right"/>
      </w:pPr>
    </w:p>
    <w:p w:rsidR="00BE0A0D" w:rsidP="00580C78" w:rsidRDefault="00BE0A0D">
      <w:pPr>
        <w:pStyle w:val="Zaglavlje"/>
        <w:jc w:val="right"/>
      </w:pPr>
    </w:p>
    <w:p w:rsidRPr="00453311" w:rsidR="00580C78" w:rsidP="00580C78" w:rsidRDefault="00580C78">
      <w:pPr>
        <w:pStyle w:val="Zaglavlje"/>
        <w:jc w:val="right"/>
      </w:pPr>
      <w:r w:rsidRPr="00453311">
        <w:t>Poslovni broj 4 St-</w:t>
      </w:r>
      <w:r w:rsidRPr="00453311" w:rsidR="00453311">
        <w:t>155/2020-10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BE0A0D" w:rsidP="004F3811" w:rsidRDefault="00BE0A0D">
      <w:pPr>
        <w:jc w:val="center"/>
        <w:rPr>
          <w:rFonts w:ascii="Times New Roman" w:hAnsi="Times New Roman"/>
          <w:b/>
        </w:rPr>
      </w:pPr>
    </w:p>
    <w:p w:rsidR="00BE0A0D" w:rsidP="004F3811" w:rsidRDefault="00BE0A0D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D81C48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D81C48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453311">
      <w:pPr>
        <w:jc w:val="center"/>
        <w:rPr>
          <w:rFonts w:ascii="Times New Roman" w:hAnsi="Times New Roman"/>
          <w:b/>
        </w:rPr>
      </w:pPr>
      <w:r w:rsidRPr="00453311">
        <w:rPr>
          <w:rFonts w:ascii="Times New Roman" w:hAnsi="Times New Roman"/>
          <w:b/>
        </w:rPr>
        <w:t>FOIL TRADE d.o.o. Umag, Šk</w:t>
      </w:r>
      <w:r>
        <w:rPr>
          <w:rFonts w:ascii="Times New Roman" w:hAnsi="Times New Roman"/>
          <w:b/>
        </w:rPr>
        <w:t>olska ulica 10, OIB 81097952076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</w:t>
      </w:r>
      <w:r w:rsidR="00D81C48">
        <w:rPr>
          <w:rFonts w:ascii="Times New Roman" w:hAnsi="Times New Roman"/>
        </w:rPr>
        <w:t>0</w:t>
      </w:r>
      <w:r>
        <w:rPr>
          <w:rFonts w:ascii="Times New Roman" w:hAnsi="Times New Roman"/>
        </w:rPr>
        <w:t>:</w:t>
      </w:r>
      <w:r w:rsidR="00453311">
        <w:rPr>
          <w:rFonts w:ascii="Times New Roman" w:hAnsi="Times New Roman"/>
        </w:rPr>
        <w:t>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E0A0D">
        <w:rPr>
          <w:rFonts w:ascii="Times New Roman" w:hAnsi="Times New Roman"/>
        </w:rPr>
        <w:t xml:space="preserve">Za predlagatelja: Dalen Mikuljan, ŽDO u Puli.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BE0A0D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81C48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D81C4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</w:t>
      </w:r>
      <w:r w:rsidR="00D81C48">
        <w:rPr>
          <w:rFonts w:ascii="Times New Roman" w:hAnsi="Times New Roman"/>
        </w:rPr>
        <w:t xml:space="preserve">skraćenog </w:t>
      </w:r>
      <w:r>
        <w:rPr>
          <w:rFonts w:ascii="Times New Roman" w:hAnsi="Times New Roman"/>
        </w:rPr>
        <w:t xml:space="preserve">stečajnog postupka od </w:t>
      </w:r>
      <w:r w:rsidR="0045331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453311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D81C48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45331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453311">
        <w:rPr>
          <w:rFonts w:ascii="Times New Roman" w:hAnsi="Times New Roman"/>
        </w:rPr>
        <w:t xml:space="preserve">ožujka </w:t>
      </w:r>
      <w:r>
        <w:rPr>
          <w:rFonts w:ascii="Times New Roman" w:hAnsi="Times New Roman"/>
        </w:rPr>
        <w:t>20</w:t>
      </w:r>
      <w:r w:rsidR="00D81C48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453311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453311">
        <w:rPr>
          <w:rFonts w:ascii="Times New Roman" w:hAnsi="Times New Roman"/>
        </w:rPr>
        <w:t>27.235,37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današnji dan iznos blokade iznosi </w:t>
      </w:r>
      <w:r w:rsidR="00453311">
        <w:rPr>
          <w:rFonts w:ascii="Times New Roman" w:hAnsi="Times New Roman"/>
        </w:rPr>
        <w:t>27.401,89</w:t>
      </w:r>
      <w:r w:rsidR="00113AD8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E0A0D">
        <w:rPr>
          <w:rFonts w:ascii="Times New Roman" w:hAnsi="Times New Roman"/>
        </w:rPr>
        <w:t xml:space="preserve">Uvidom u uvjerenje STP te zajednički informacijski sustav zemljišnih knjiga i katastra utvrđeno je da dužnik nije vlasnik niti vozila niti nekretnina. </w:t>
      </w:r>
      <w:r>
        <w:rPr>
          <w:rFonts w:ascii="Times New Roman" w:hAnsi="Times New Roman"/>
        </w:rPr>
        <w:t xml:space="preserve"> </w:t>
      </w:r>
    </w:p>
    <w:p w:rsidR="00BE0A0D" w:rsidP="001A18A5" w:rsidRDefault="00BE0A0D">
      <w:pPr>
        <w:ind w:right="-288"/>
        <w:jc w:val="both"/>
        <w:rPr>
          <w:rFonts w:ascii="Times New Roman" w:hAnsi="Times New Roman"/>
        </w:rPr>
      </w:pPr>
    </w:p>
    <w:p w:rsidR="00BE0A0D" w:rsidP="001A18A5" w:rsidRDefault="00BE0A0D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Pun. vjerovnika u cijelosti ustraje kod prijedloga da se nad dužnikom otvori stečajni postupak.</w:t>
      </w:r>
    </w:p>
    <w:p w:rsidR="00BE0A0D" w:rsidP="001A18A5" w:rsidRDefault="00BE0A0D">
      <w:pPr>
        <w:ind w:right="-288"/>
        <w:jc w:val="both"/>
        <w:rPr>
          <w:rFonts w:ascii="Times New Roman" w:hAnsi="Times New Roman"/>
        </w:rPr>
      </w:pPr>
    </w:p>
    <w:p w:rsidR="004F3811" w:rsidP="004F3811" w:rsidRDefault="00BE0A0D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E0A0D" w:rsidP="004F3811" w:rsidRDefault="00BE0A0D">
      <w:pPr>
        <w:ind w:right="-288"/>
        <w:jc w:val="both"/>
        <w:rPr>
          <w:rFonts w:ascii="Times New Roman" w:hAnsi="Times New Roman"/>
        </w:rPr>
      </w:pPr>
    </w:p>
    <w:p w:rsidR="00BE0A0D" w:rsidP="004F3811" w:rsidRDefault="00BE0A0D">
      <w:pPr>
        <w:ind w:right="-288"/>
        <w:jc w:val="both"/>
        <w:rPr>
          <w:rFonts w:ascii="Times New Roman" w:hAnsi="Times New Roman"/>
        </w:rPr>
      </w:pPr>
    </w:p>
    <w:p w:rsidR="00BE0A0D" w:rsidP="004F3811" w:rsidRDefault="00BE0A0D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BE0A0D" w:rsidP="004F3811" w:rsidRDefault="00BE0A0D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Obzirom iz prijedloga RH proizlazi da se u poslovnim knjigama dužnika vodi dugotrajna imovina u iznosu od 10.976.381,00 kn, te kratkotrajna imovina u iznosu od 937.332,00 kn, dužniku će se imenovati privremen stečajni upravitelj radi utvrđivanja imovine dužnika, a nakon toga će se odlučiti o podnesenom prijedlogu za otvaranjem stečajnog postupka. </w:t>
      </w:r>
    </w:p>
    <w:p w:rsidR="00BE0A0D" w:rsidP="004F3811" w:rsidRDefault="00BE0A0D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BE0A0D">
        <w:rPr>
          <w:rFonts w:ascii="Times New Roman" w:hAnsi="Times New Roman"/>
        </w:rPr>
        <w:t>10:35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BA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53311" w:rsidR="00453311" w:rsidP="00453311" w:rsidRDefault="00453311">
    <w:pPr>
      <w:pStyle w:val="Zaglavlje"/>
      <w:jc w:val="right"/>
    </w:pPr>
    <w:r w:rsidRPr="00453311">
      <w:t>Poslovni broj 4 St-155/2020-10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ADD"/>
    <w:rsid w:val="00045B86"/>
    <w:rsid w:val="00070A05"/>
    <w:rsid w:val="0007639B"/>
    <w:rsid w:val="000A00E1"/>
    <w:rsid w:val="000A0BA6"/>
    <w:rsid w:val="000A7400"/>
    <w:rsid w:val="000E6670"/>
    <w:rsid w:val="00113AD8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E49B3"/>
    <w:rsid w:val="00453311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7D7DA6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A0D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81C48"/>
    <w:rsid w:val="00DF0331"/>
    <w:rsid w:val="00E079DB"/>
    <w:rsid w:val="00E215E2"/>
    <w:rsid w:val="00E3781E"/>
    <w:rsid w:val="00E51C1E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A0B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0B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0BA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0BA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0BA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1. lipnja 2020.</izvorni_sadrzaj>
    <derivirana_varijabla naziv="DomainObject.StvarniPocetakDatum_1">1. lipnja 2020.</derivirana_varijabla>
  </DomainObject.StvarniPocetakDatum>
  <DomainObject.StvarniZavrsetakDatum>
    <izvorni_sadrzaj>1. lipnja 2020.</izvorni_sadrzaj>
    <derivirana_varijabla naziv="DomainObject.StvarniZavrsetakDatum_1">1. lipnja 2020.</derivirana_varijabla>
  </DomainObject.StvarniZavrsetakDatum>
  <DomainObject.PlaniraniZavrsetakDatum>
    <izvorni_sadrzaj>1. lipnja 2020.</izvorni_sadrzaj>
    <derivirana_varijabla naziv="DomainObject.PlaniraniZavrsetakDatum_1">1. lipnja 2020.</derivirana_varijabla>
  </DomainObject.PlaniraniZavrsetakDatum>
  <DomainObject.PlaniraniPocetakDatum>
    <izvorni_sadrzaj>1. lipnja 2020.</izvorni_sadrzaj>
    <derivirana_varijabla naziv="DomainObject.PlaniraniPocetakDatum_1">1. lipnja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2020.</izvorni_sadrzaj>
    <derivirana_varijabla naziv="DomainObject.Zapisnik.DatumKreiranja_1">1.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St-155/2020-10</izvorni_sadrzaj>
    <derivirana_varijabla naziv="DomainObject.Zapisnik.Oznaka_1">St-155/2020-10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2020.</izvorni_sadrzaj>
    <derivirana_varijabla naziv="DomainObject.Predmet.DatumOsnivanja_1">15.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St-155/2020</izvorni_sadrzaj>
    <derivirana_varijabla naziv="DomainObject.Predmet.OznakaBroj_1">St-155/2020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FOIL TRADE d.o.o. UMAG zastupanog po punomoćniku Adriana-Monica Ambrus</izvorni_sadrzaj>
    <derivirana_varijabla naziv="DomainObject.Predmet.ProtustrankaFormated_1">  FOIL TRADE d.o.o. UMAG zastupanog po punomoćniku Adriana-Monica Ambrus</derivirana_varijabla>
  </DomainObject.Predmet.ProtustrankaFormated>
  <DomainObject.Predmet.ProtustrankaFormatedOIB>
    <izvorni_sadrzaj>  FOIL TRADE d.o.o. UMAG, OIB 81097952076 zastupanog po punomoćniku Adriana-Monica Ambrus</izvorni_sadrzaj>
    <derivirana_varijabla naziv="DomainObject.Predmet.ProtustrankaFormatedOIB_1">  FOIL TRADE d.o.o. UMAG, OIB 81097952076 zastupanog po punomoćniku Adriana-Monica Ambrus</derivirana_varijabla>
  </DomainObject.Predmet.ProtustrankaFormatedOIB>
  <DomainObject.Predmet.ProtustrankaFormatedWithAdress>
    <izvorni_sadrzaj> FOIL TRADE d.o.o. UMAG, Školska ulica 10, 52470 Umag zastupanog po punomoćniku Adriana-Monica Ambrus</izvorni_sadrzaj>
    <derivirana_varijabla naziv="DomainObject.Predmet.ProtustrankaFormatedWithAdress_1"> FOIL TRADE d.o.o. UMAG, Školska ulica 10, 52470 Umag zastupanog po punomoćniku Adriana-Monica Ambrus</derivirana_varijabla>
  </DomainObject.Predmet.ProtustrankaFormatedWithAdress>
  <DomainObject.Predmet.ProtustrankaFormatedWithAdressOIB>
    <izvorni_sadrzaj> FOIL TRADE d.o.o. UMAG, OIB 81097952076, Školska ulica 10, 52470 Umag zastupanog po punomoćniku Adriana-Monica Ambrus</izvorni_sadrzaj>
    <derivirana_varijabla naziv="DomainObject.Predmet.ProtustrankaFormatedWithAdressOIB_1"> FOIL TRADE d.o.o. UMAG, OIB 81097952076, Školska ulica 10, 52470 Umag zastupanog po punomoćniku Adriana-Monica Ambrus</derivirana_varijabla>
  </DomainObject.Predmet.ProtustrankaFormatedWithAdressOIB>
  <DomainObject.Predmet.ProtustrankaWithAdress>
    <izvorni_sadrzaj>FOIL TRADE d.o.o. UMAG Školska ulica 10, 52470 Umag</izvorni_sadrzaj>
    <derivirana_varijabla naziv="DomainObject.Predmet.ProtustrankaWithAdress_1">FOIL TRADE d.o.o. UMAG Školska ulica 10, 52470 Umag</derivirana_varijabla>
  </DomainObject.Predmet.ProtustrankaWithAdress>
  <DomainObject.Predmet.ProtustrankaWithAdressOIB>
    <izvorni_sadrzaj>FOIL TRADE d.o.o. UMAG, OIB 81097952076, Školska ulica 10, 52470 Umag</izvorni_sadrzaj>
    <derivirana_varijabla naziv="DomainObject.Predmet.ProtustrankaWithAdressOIB_1">FOIL TRADE d.o.o. UMAG, OIB 81097952076, Školska ulica 10, 52470 Umag</derivirana_varijabla>
  </DomainObject.Predmet.ProtustrankaWithAdressOIB>
  <DomainObject.Predmet.ProtustrankaNazivFormated>
    <izvorni_sadrzaj>FOIL TRADE d.o.o. UMAG</izvorni_sadrzaj>
    <derivirana_varijabla naziv="DomainObject.Predmet.ProtustrankaNazivFormated_1">FOIL TRADE d.o.o. UMAG</derivirana_varijabla>
  </DomainObject.Predmet.ProtustrankaNazivFormated>
  <DomainObject.Predmet.ProtustrankaNazivFormatedOIB>
    <izvorni_sadrzaj>FOIL TRADE d.o.o. UMAG, OIB 81097952076</izvorni_sadrzaj>
    <derivirana_varijabla naziv="DomainObject.Predmet.ProtustrankaNazivFormatedOIB_1">FOIL TRADE d.o.o. UMAG, OIB 81097952076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MIN. FINANCIJA, POREZNA UPRAVA, PODRUČNI URED PAZIN zastupanog po punomoćniku ŽUPANIJSKO DRŽAVNO ODVJETNIŠTVO U PULI</izvorni_sadrzaj>
    <derivirana_varijabla naziv="DomainObject.Predmet.StrankaFormated_1">  MIN. FINANCIJA, POREZNA UPRAVA, PODRUČNI URED PAZIN zastupanog po punomoćniku ŽUPANIJSKO DRŽAVNO ODVJETNIŠTVO U PULI</derivirana_varijabla>
  </DomainObject.Predmet.StrankaFormated>
  <DomainObject.Predmet.StrankaFormatedOIB>
    <izvorni_sadrzaj>  MIN. FINANCIJA, POREZNA UPRAVA, PODRUČNI URED PAZIN zastupanog po punomoćniku ŽUPANIJSKO DRŽAVNO ODVJETNIŠTVO U PULI</izvorni_sadrzaj>
    <derivirana_varijabla naziv="DomainObject.Predmet.StrankaFormatedOIB_1">  MIN. FINANCIJA, POREZNA UPRAVA, PODRUČNI URED PAZIN zastupanog po punomoćniku ŽUPANIJSKO DRŽAVNO ODVJETNIŠTVO U PULI</derivirana_varijabla>
  </DomainObject.Predmet.StrankaFormatedOIB>
  <DomainObject.Predmet.StrankaFormatedWithAdress>
    <izvorni_sadrzaj> MIN. FINANCIJA, POREZNA UPRAVA, PODRUČNI URED PAZIN zastupanog po punomoćniku ŽUPANIJSKO DRŽAVNO ODVJETNIŠTVO U PULI</izvorni_sadrzaj>
    <derivirana_varijabla naziv="DomainObject.Predmet.StrankaFormatedWithAdress_1"> MIN. FINANCIJA, POREZNA UPRAVA, PODRUČNI URED PAZIN zastupanog po punomoćniku ŽUPANIJSKO DRŽAVNO ODVJETNIŠTVO U PULI</derivirana_varijabla>
  </DomainObject.Predmet.StrankaFormatedWithAdress>
  <DomainObject.Predmet.StrankaFormatedWithAdressOIB>
    <izvorni_sadrzaj> MIN. FINANCIJA, POREZNA UPRAVA, PODRUČNI URED PAZIN zastupanog po punomoćniku ŽUPANIJSKO DRŽAVNO ODVJETNIŠTVO U PULI</izvorni_sadrzaj>
    <derivirana_varijabla naziv="DomainObject.Predmet.StrankaFormatedWithAdressOIB_1"> MIN. FINANCIJA, POREZNA UPRAVA, PODRUČNI URED PAZIN zastupanog po punomoćniku ŽUPANIJSKO DRŽAVNO ODVJETNIŠTVO U PULI</derivirana_varijabla>
  </DomainObject.Predmet.StrankaFormatedWithAdressOIB>
  <DomainObject.Predmet.StrankaWithAdress>
    <izvorni_sadrzaj>MIN. FINANCIJA, POREZNA UPRAVA, PODRUČNI URED PAZIN </izvorni_sadrzaj>
    <derivirana_varijabla naziv="DomainObject.Predmet.StrankaWithAdress_1">MIN. FINANCIJA, POREZNA UPRAVA, PODRUČNI URED PAZIN </derivirana_varijabla>
  </DomainObject.Predmet.StrankaWithAdress>
  <DomainObject.Predmet.StrankaWithAdressOIB>
    <izvorni_sadrzaj>MIN. FINANCIJA, POREZNA UPRAVA, PODRUČNI URED PAZIN</izvorni_sadrzaj>
    <derivirana_varijabla naziv="DomainObject.Predmet.StrankaWithAdressOIB_1">MIN. FINANCIJA, POREZNA UPRAVA, PODRUČNI URED PAZIN</derivirana_varijabla>
  </DomainObject.Predmet.StrankaWithAdressOIB>
  <DomainObject.Predmet.StrankaNazivFormated>
    <izvorni_sadrzaj>MIN. FINANCIJA, POREZNA UPRAVA, PODRUČNI URED PAZIN</izvorni_sadrzaj>
    <derivirana_varijabla naziv="DomainObject.Predmet.StrankaNazivFormated_1">MIN. FINANCIJA, POREZNA UPRAVA, PODRUČNI URED PAZIN</derivirana_varijabla>
  </DomainObject.Predmet.StrankaNazivFormated>
  <DomainObject.Predmet.StrankaNazivFormatedOIB>
    <izvorni_sadrzaj>MIN. FINANCIJA, POREZNA UPRAVA, PODRUČNI URED PAZIN</izvorni_sadrzaj>
    <derivirana_varijabla naziv="DomainObject.Predmet.StrankaNazivFormatedOIB_1">MIN. FINANCIJA, POREZNA UPRAVA, PODRUČNI URED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27235.37</izvorni_sadrzaj>
    <derivirana_varijabla naziv="DomainObject.Predmet.TrenutnaVrijednost_1">27235.37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MIN. FINANCIJA, POREZNA UPRAVA, PODRUČNI URED PAZIN zastupanog po punomoćniku ŽUPANIJSKO DRŽAVNO ODVJETNIŠTVO U PULI</item>
    </izvorni_sadrzaj>
    <derivirana_varijabla naziv="DomainObject.Predmet.StrankaListFormated_1">
      <item>MIN.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MIN. FINANCIJA, POREZNA UPRAVA, PODRUČNI URED PAZIN zastupanog po punomoćniku ŽUPANIJSKO DRŽAVNO ODVJETNIŠTVO U PULI</item>
    </izvorni_sadrzaj>
    <derivirana_varijabla naziv="DomainObject.Predmet.StrankaListFormatedOIB_1">
      <item>MIN. FINANCIJA, POREZNA UPRAVA, PODRUČNI URED PAZIN zastupanog po punomoćniku ŽUPANIJSKO DRŽAVNO ODVJETNIŠTVO U PULI</item>
    </derivirana_varijabla>
  </DomainObject.Predmet.StrankaListFormatedOIB>
  <DomainObject.Predmet.StrankaListFormatedWithAdress>
    <izvorni_sadrzaj>
      <item>MIN. FINANCIJA, POREZNA UPRAVA, PODRUČNI URED PAZIN zastupanog po punomoćniku ŽUPANIJSKO DRŽAVNO ODVJETNIŠTVO U PULI</item>
    </izvorni_sadrzaj>
    <derivirana_varijabla naziv="DomainObject.Predmet.StrankaListFormatedWithAdress_1">
      <item>MIN. FINANCIJA, POREZNA UPRAVA, PODRUČNI URED PAZIN zastupanog po punomoćniku ŽUPANIJSKO DRŽAVNO ODVJETNIŠTVO U PULI</item>
    </derivirana_varijabla>
  </DomainObject.Predmet.StrankaListFormatedWithAdress>
  <DomainObject.Predmet.StrankaListFormatedWithAdressOIB>
    <izvorni_sadrzaj>
      <item>MIN. FINANCIJA, POREZNA UPRAVA, PODRUČNI URED PAZIN zastupanog po punomoćniku ŽUPANIJSKO DRŽAVNO ODVJETNIŠTVO U PULI</item>
    </izvorni_sadrzaj>
    <derivirana_varijabla naziv="DomainObject.Predmet.StrankaListFormatedWithAdressOIB_1">
      <item>MIN. FINANCIJA, POREZNA UPRAVA, PODRUČNI URED PAZIN zastupanog po punomoćniku ŽUPANIJSKO DRŽAVNO ODVJETNIŠTVO U PULI</item>
    </derivirana_varijabla>
  </DomainObject.Predmet.StrankaListFormatedWithAdressOIB>
  <DomainObject.Predmet.StrankaListNazivFormated>
    <izvorni_sadrzaj>
      <item>MIN. FINANCIJA, POREZNA UPRAVA, PODRUČNI URED PAZIN</item>
    </izvorni_sadrzaj>
    <derivirana_varijabla naziv="DomainObject.Predmet.StrankaListNazivFormated_1">
      <item>MIN. FINANCIJA, POREZNA UPRAVA, PODRUČNI URED PAZIN</item>
    </derivirana_varijabla>
  </DomainObject.Predmet.StrankaListNazivFormated>
  <DomainObject.Predmet.StrankaListNazivFormatedOIB>
    <izvorni_sadrzaj>
      <item>MIN. FINANCIJA, POREZNA UPRAVA, PODRUČNI URED PAZIN</item>
    </izvorni_sadrzaj>
    <derivirana_varijabla naziv="DomainObject.Predmet.StrankaListNazivFormatedOIB_1">
      <item>MIN. FINANCIJA, POREZNA UPRAVA, PODRUČNI URED PAZIN</item>
    </derivirana_varijabla>
  </DomainObject.Predmet.StrankaListNazivFormatedOIB>
  <DomainObject.Predmet.ProtuStrankaListFormated>
    <izvorni_sadrzaj>
      <item>FOIL TRADE d.o.o. UMAG zastupanog po punomoćniku Adriana-Monica Ambrus</item>
    </izvorni_sadrzaj>
    <derivirana_varijabla naziv="DomainObject.Predmet.ProtuStrankaListFormated_1">
      <item>FOIL TRADE d.o.o. UMAG zastupanog po punomoćniku Adriana-Monica Ambrus</item>
    </derivirana_varijabla>
  </DomainObject.Predmet.ProtuStrankaListFormated>
  <DomainObject.Predmet.ProtuStrankaListFormatedOIB>
    <izvorni_sadrzaj>
      <item>FOIL TRADE d.o.o. UMAG, OIB 81097952076 zastupanog po punomoćniku Adriana-Monica Ambrus</item>
    </izvorni_sadrzaj>
    <derivirana_varijabla naziv="DomainObject.Predmet.ProtuStrankaListFormatedOIB_1">
      <item>FOIL TRADE d.o.o. UMAG, OIB 81097952076 zastupanog po punomoćniku Adriana-Monica Ambrus</item>
    </derivirana_varijabla>
  </DomainObject.Predmet.ProtuStrankaListFormatedOIB>
  <DomainObject.Predmet.ProtuStrankaListFormatedWithAdress>
    <izvorni_sadrzaj>
      <item>FOIL TRADE d.o.o. UMAG, Školska ulica 10, 52470 Umag zastupanog po punomoćniku Adriana-Monica Ambrus</item>
    </izvorni_sadrzaj>
    <derivirana_varijabla naziv="DomainObject.Predmet.ProtuStrankaListFormatedWithAdress_1">
      <item>FOIL TRADE d.o.o. UMAG, Školska ulica 10, 52470 Umag zastupanog po punomoćniku Adriana-Monica Ambrus</item>
    </derivirana_varijabla>
  </DomainObject.Predmet.ProtuStrankaListFormatedWithAdress>
  <DomainObject.Predmet.ProtuStrankaListFormatedWithAdressOIB>
    <izvorni_sadrzaj>
      <item>FOIL TRADE d.o.o. UMAG, OIB 81097952076, Školska ulica 10, 52470 Umag zastupanog po punomoćniku Adriana-Monica Ambrus</item>
    </izvorni_sadrzaj>
    <derivirana_varijabla naziv="DomainObject.Predmet.ProtuStrankaListFormatedWithAdressOIB_1">
      <item>FOIL TRADE d.o.o. UMAG, OIB 81097952076, Školska ulica 10, 52470 Umag zastupanog po punomoćniku Adriana-Monica Ambrus</item>
    </derivirana_varijabla>
  </DomainObject.Predmet.ProtuStrankaListFormatedWithAdressOIB>
  <DomainObject.Predmet.ProtuStrankaListNazivFormated>
    <izvorni_sadrzaj>
      <item>FOIL TRADE d.o.o. UMAG</item>
    </izvorni_sadrzaj>
    <derivirana_varijabla naziv="DomainObject.Predmet.ProtuStrankaListNazivFormated_1">
      <item>FOIL TRADE d.o.o. UMAG</item>
    </derivirana_varijabla>
  </DomainObject.Predmet.ProtuStrankaListNazivFormated>
  <DomainObject.Predmet.ProtuStrankaListNazivFormatedOIB>
    <izvorni_sadrzaj>
      <item>FOIL TRADE d.o.o. UMAG, OIB 81097952076</item>
    </izvorni_sadrzaj>
    <derivirana_varijabla naziv="DomainObject.Predmet.ProtuStrankaListNazivFormatedOIB_1">
      <item>FOIL TRADE d.o.o. UMAG, OIB 81097952076</item>
    </derivirana_varijabla>
  </DomainObject.Predmet.ProtuStrankaListNazivFormatedOIB>
  <DomainObject.Predmet.OstaliListFormated>
    <izvorni_sadrzaj>
      <item>ŽUPANIJSKO DRŽAVNO ODVJETNIŠTVO U PULI punomoćnik sudionika u postupku MIN. FINANCIJA, POREZNA UPRAVA, PODRUČNI URED PAZIN</item>
      <item>Adriana-Monica Ambrus punomoćnica sudionika u postupku FOIL TRADE d.o.o. UMAG</item>
    </izvorni_sadrzaj>
    <derivirana_varijabla naziv="DomainObject.Predmet.OstaliListFormated_1">
      <item>ŽUPANIJSKO DRŽAVNO ODVJETNIŠTVO U PULI punomoćnik sudionika u postupku MIN. FINANCIJA, POREZNA UPRAVA, PODRUČNI URED PAZIN</item>
      <item>Adriana-Monica Ambrus punomoćnica sudionika u postupku FOIL TRADE d.o.o. UMAG</item>
    </derivirana_varijabla>
  </DomainObject.Predmet.OstaliListFormated>
  <DomainObject.Predmet.OstaliListFormatedOIB>
    <izvorni_sadrzaj>
      <item>ŽUPANIJSKO DRŽAVNO ODVJETNIŠTVO U PULI punomoćnik sudionika u postupku MIN. FINANCIJA, POREZNA UPRAVA, PODRUČNI URED PAZIN</item>
      <item>Adriana-Monica Ambrus, OIB 41545374120 punomoćnica sudionika u postupku FOIL TRADE d.o.o. UMAG</item>
    </izvorni_sadrzaj>
    <derivirana_varijabla naziv="DomainObject.Predmet.OstaliListFormatedOIB_1">
      <item>ŽUPANIJSKO DRŽAVNO ODVJETNIŠTVO U PULI punomoćnik sudionika u postupku MIN. FINANCIJA, POREZNA UPRAVA, PODRUČNI URED PAZIN</item>
      <item>Adriana-Monica Ambrus, OIB 41545374120 punomoćnica sudionika u postupku FOIL TRADE d.o.o. UMAG</item>
    </derivirana_varijabla>
  </DomainObject.Predmet.OstaliListFormatedOIB>
  <DomainObject.Predmet.OstaliListFormatedWithAdress>
    <izvorni_sadrzaj>
      <item>ŽUPANIJSKO DRŽAVNO ODVJETNIŠTVO U PULI, Rovinjska 2a, 52100 Pula punomoćnik sudionika u postupku MIN. FINANCIJA, POREZNA UPRAVA, PODRUČNI URED PAZIN</item>
      <item>Adriana-Monica Ambrus, Str.magnoljei 1, Mun.bistrita punomoćnica sudionika u postupku FOIL TRADE d.o.o. UMAG</item>
    </izvorni_sadrzaj>
    <derivirana_varijabla naziv="DomainObject.Predmet.OstaliListFormatedWithAdress_1">
      <item>ŽUPANIJSKO DRŽAVNO ODVJETNIŠTVO U PULI, Rovinjska 2a, 52100 Pula punomoćnik sudionika u postupku MIN. FINANCIJA, POREZNA UPRAVA, PODRUČNI URED PAZIN</item>
      <item>Adriana-Monica Ambrus, Str.magnoljei 1, Mun.bistrita punomoćnica sudionika u postupku FOIL TRADE d.o.o. UMAG</item>
    </derivirana_varijabla>
  </DomainObject.Predmet.OstaliListFormatedWithAdress>
  <DomainObject.Predmet.OstaliListFormatedWithAdressOIB>
    <izvorni_sadrzaj>
      <item>ŽUPANIJSKO DRŽAVNO ODVJETNIŠTVO U PULI, Rovinjska 2a, 52100 Pula punomoćnik sudionika u postupku MIN. FINANCIJA, POREZNA UPRAVA, PODRUČNI URED PAZIN</item>
      <item>Adriana-Monica Ambrus, OIB 41545374120, Str.magnoljei 1, Mun.bistrita punomoćnica sudionika u postupku FOIL TRADE d.o.o. UMAG</item>
    </izvorni_sadrzaj>
    <derivirana_varijabla naziv="DomainObject.Predmet.OstaliListFormatedWithAdressOIB_1">
      <item>ŽUPANIJSKO DRŽAVNO ODVJETNIŠTVO U PULI, Rovinjska 2a, 52100 Pula punomoćnik sudionika u postupku MIN. FINANCIJA, POREZNA UPRAVA, PODRUČNI URED PAZIN</item>
      <item>Adriana-Monica Ambrus, OIB 41545374120, Str.magnoljei 1, Mun.bistrita punomoćnica sudionika u postupku FOIL TRADE d.o.o. UMAG</item>
    </derivirana_varijabla>
  </DomainObject.Predmet.OstaliListFormatedWithAdressOIB>
  <DomainObject.Predmet.OstaliListNazivFormated>
    <izvorni_sadrzaj>
      <item>ŽUPANIJSKO DRŽAVNO ODVJETNIŠTVO U PULI</item>
      <item>Adriana-Monica Ambrus</item>
    </izvorni_sadrzaj>
    <derivirana_varijabla naziv="DomainObject.Predmet.OstaliListNazivFormated_1">
      <item>ŽUPANIJSKO DRŽAVNO ODVJETNIŠTVO U PULI</item>
      <item>Adriana-Monica Ambrus</item>
    </derivirana_varijabla>
  </DomainObject.Predmet.OstaliListNazivFormated>
  <DomainObject.Predmet.OstaliListNazivFormatedOIB>
    <izvorni_sadrzaj>
      <item>ŽUPANIJSKO DRŽAVNO ODVJETNIŠTVO U PULI</item>
      <item>Adriana-Monica Ambrus, OIB 41545374120</item>
    </izvorni_sadrzaj>
    <derivirana_varijabla naziv="DomainObject.Predmet.OstaliListNazivFormatedOIB_1">
      <item>ŽUPANIJSKO DRŽAVNO ODVJETNIŠTVO U PULI</item>
      <item>Adriana-Monica Ambrus, OIB 41545374120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2020.</izvorni_sadrzaj>
    <derivirana_varijabla naziv="DomainObject.Datum_1">1. lipnja 2020.</derivirana_varijabla>
  </DomainObject.Datum>
  <DomainObject.PoslovniBrojDokumenta>
    <izvorni_sadrzaj>St-155/2020-10</izvorni_sadrzaj>
    <derivirana_varijabla naziv="DomainObject.PoslovniBrojDokumenta_1">St-155/2020-10</derivirana_varijabla>
  </DomainObject.PoslovniBrojDokumenta>
  <DomainObject.Predmet.StrankaIDrugi>
    <izvorni_sadrzaj>MIN. FINANCIJA, POREZNA UPRAVA, PODRUČNI URED PAZIN</izvorni_sadrzaj>
    <derivirana_varijabla naziv="DomainObject.Predmet.StrankaIDrugi_1">MIN. FINANCIJA, POREZNA UPRAVA, PODRUČNI URED PAZIN</derivirana_varijabla>
  </DomainObject.Predmet.StrankaIDrugi>
  <DomainObject.Predmet.ProtustrankaIDrugi>
    <izvorni_sadrzaj>FOIL TRADE d.o.o. UMAG</izvorni_sadrzaj>
    <derivirana_varijabla naziv="DomainObject.Predmet.ProtustrankaIDrugi_1">FOIL TRADE d.o.o. UMAG</derivirana_varijabla>
  </DomainObject.Predmet.ProtustrankaIDrugi>
  <DomainObject.Predmet.StrankaIDrugiAdressOIB>
    <izvorni_sadrzaj>MIN. FINANCIJA, POREZNA UPRAVA, PODRUČNI URED PAZIN</izvorni_sadrzaj>
    <derivirana_varijabla naziv="DomainObject.Predmet.StrankaIDrugiAdressOIB_1">MIN. FINANCIJA, POREZNA UPRAVA, PODRUČNI URED PAZIN</derivirana_varijabla>
  </DomainObject.Predmet.StrankaIDrugiAdressOIB>
  <DomainObject.Predmet.ProtustrankaIDrugiAdressOIB>
    <izvorni_sadrzaj>FOIL TRADE d.o.o. UMAG, OIB 81097952076, Školska ulica 10, 52470 Umag</izvorni_sadrzaj>
    <derivirana_varijabla naziv="DomainObject.Predmet.ProtustrankaIDrugiAdressOIB_1">FOIL TRADE d.o.o. UMAG, OIB 81097952076, Školska ulica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FOIL TRADE d.o.o. UMAG</item>
      <item>MIN. FINANCIJA, POREZNA UPRAVA, PODRUČNI URED PAZIN</item>
      <item>ŽUPANIJSKO DRŽAVNO ODVJETNIŠTVO U PULI</item>
      <item>Adriana-Monica Ambrus</item>
    </izvorni_sadrzaj>
    <derivirana_varijabla naziv="DomainObject.Predmet.SudioniciListNaziv_1">
      <item>FOIL TRADE d.o.o. UMAG</item>
      <item>MIN. FINANCIJA, POREZNA UPRAVA, PODRUČNI URED PAZIN</item>
      <item>ŽUPANIJSKO DRŽAVNO ODVJETNIŠTVO U PULI</item>
      <item>Adriana-Monica Ambrus</item>
    </derivirana_varijabla>
  </DomainObject.Predmet.SudioniciListNaziv>
  <DomainObject.Predmet.SudioniciListAdressOIB>
    <izvorni_sadrzaj>
      <item>FOIL TRADE d.o.o. UMAG, OIB 81097952076, Školska ulica 10,52470 Umag</item>
      <item>MIN. FINANCIJA, POREZNA UPRAVA, PODRUČNI URED PAZIN</item>
      <item>ŽUPANIJSKO DRŽAVNO ODVJETNIŠTVO U PULI, Rovinjska 2a,52100 Pula</item>
      <item>Adriana-Monica Ambrus, OIB 41545374120, Str.magnoljei 1,Mun.bistrita</item>
    </izvorni_sadrzaj>
    <derivirana_varijabla naziv="DomainObject.Predmet.SudioniciListAdressOIB_1">
      <item>FOIL TRADE d.o.o. UMAG, OIB 81097952076, Školska ulica 10,52470 Umag</item>
      <item>MIN. FINANCIJA, POREZNA UPRAVA, PODRUČNI URED PAZIN</item>
      <item>ŽUPANIJSKO DRŽAVNO ODVJETNIŠTVO U PULI, Rovinjska 2a,52100 Pula</item>
      <item>Adriana-Monica Ambrus, OIB 41545374120, Str.magnoljei 1,Mun.bistrita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81097952076</item>
      <item>, OIB null</item>
      <item>, OIB null</item>
      <item>, OIB 41545374120</item>
    </izvorni_sadrzaj>
    <derivirana_varijabla naziv="DomainObject.Predmet.SudioniciListNazivOIB_1">
      <item>, OIB 81097952076</item>
      <item>, OIB null</item>
      <item>, OIB null</item>
      <item>, OIB 41545374120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2020.</izvorni_sadrzaj>
    <derivirana_varijabla naziv="DomainObject.Predmet.DatumPocetkaProcesa_1">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81D78-8607-4CE6-938E-7D3CE14E601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324</properties:Words>
  <properties:Characters>1812</properties:Characters>
  <properties:Lines>78</properties:Lines>
  <properties:Paragraphs>27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2205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2020-06-01T06:41:00Z</dcterms:created>
  <dc:creator>epincin</dc:creator>
  <cp:lastModifiedBy>Sanja Prodan</cp:lastModifiedBy>
  <cp:lastPrinted>2015-12-17T09:17:00Z</cp:lastPrinted>
  <dcterms:modified xmlns:xsi="http://www.w3.org/2001/XMLSchema-instance" xsi:type="dcterms:W3CDTF">2020-06-01T09:49:00Z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St-155/2020-10 / Zapisnik - Ročište radi rasprave o uvjetima za otvaranje steč. post. (St-155-2020-10 FOIL TRADE  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